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C3BD1" w14:textId="77777777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ROBERTSON</w:t>
      </w:r>
      <w:r>
        <w:rPr>
          <w:rFonts w:ascii="Times New Roman" w:hAnsi="Times New Roman" w:cs="Times New Roman"/>
          <w:sz w:val="24"/>
          <w:szCs w:val="24"/>
        </w:rPr>
        <w:t xml:space="preserve">       (fl.1473)</w:t>
      </w:r>
    </w:p>
    <w:p w14:paraId="6F5F772C" w14:textId="77777777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3C6BC04E" w14:textId="77777777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BD4AC7" w14:textId="1358CBCD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499D1A" w14:textId="77777777" w:rsidR="000A0B6A" w:rsidRDefault="000A0B6A" w:rsidP="000A0B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1470</w:t>
      </w:r>
      <w:r>
        <w:rPr>
          <w:rFonts w:ascii="Times New Roman" w:hAnsi="Times New Roman" w:cs="Times New Roman"/>
          <w:sz w:val="24"/>
          <w:szCs w:val="24"/>
        </w:rPr>
        <w:tab/>
        <w:t>He took on an apprentice, John Pye(q.v.).</w:t>
      </w:r>
    </w:p>
    <w:p w14:paraId="508F3DFB" w14:textId="4F174DF2" w:rsidR="000A0B6A" w:rsidRDefault="000A0B6A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4EA70FC" w14:textId="77777777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1473</w:t>
      </w:r>
      <w:r>
        <w:rPr>
          <w:rFonts w:ascii="Times New Roman" w:hAnsi="Times New Roman" w:cs="Times New Roman"/>
          <w:sz w:val="24"/>
          <w:szCs w:val="24"/>
        </w:rPr>
        <w:tab/>
        <w:t>He took on an apprentice, John Humfrey(q.v.).</w:t>
      </w:r>
    </w:p>
    <w:p w14:paraId="40FD5255" w14:textId="77777777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514C581A" w14:textId="77777777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DCB363" w14:textId="77777777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AC3EB" w14:textId="4C1624FD" w:rsidR="004A4C94" w:rsidRDefault="004A4C94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April 2022</w:t>
      </w:r>
    </w:p>
    <w:p w14:paraId="0895E338" w14:textId="1E96D7A4" w:rsidR="000A0B6A" w:rsidRDefault="000A0B6A" w:rsidP="004A4C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2022</w:t>
      </w:r>
    </w:p>
    <w:p w14:paraId="3A1901A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D2FC6" w14:textId="77777777" w:rsidR="004A4C94" w:rsidRDefault="004A4C94" w:rsidP="009139A6">
      <w:r>
        <w:separator/>
      </w:r>
    </w:p>
  </w:endnote>
  <w:endnote w:type="continuationSeparator" w:id="0">
    <w:p w14:paraId="6A8F5D5A" w14:textId="77777777" w:rsidR="004A4C94" w:rsidRDefault="004A4C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996B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3CB6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44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1624B" w14:textId="77777777" w:rsidR="004A4C94" w:rsidRDefault="004A4C94" w:rsidP="009139A6">
      <w:r>
        <w:separator/>
      </w:r>
    </w:p>
  </w:footnote>
  <w:footnote w:type="continuationSeparator" w:id="0">
    <w:p w14:paraId="27A1EA56" w14:textId="77777777" w:rsidR="004A4C94" w:rsidRDefault="004A4C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9B13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C22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D64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C94"/>
    <w:rsid w:val="000666E0"/>
    <w:rsid w:val="000A0B6A"/>
    <w:rsid w:val="002510B7"/>
    <w:rsid w:val="004A4C9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D6A3A"/>
  <w15:chartTrackingRefBased/>
  <w15:docId w15:val="{CF7E2F05-4327-41F5-889F-BDCED12C2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2022-04-19T15:21:00Z</dcterms:created>
  <dcterms:modified xsi:type="dcterms:W3CDTF">2022-04-27T19:59:00Z</dcterms:modified>
</cp:coreProperties>
</file>